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F293" w14:textId="77777777" w:rsidR="00806756" w:rsidRDefault="002A472A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MASHRODIR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06756">
        <w:rPr>
          <w:rFonts w:ascii="Times New Roman" w:hAnsi="Times New Roman" w:cs="Times New Roman"/>
          <w:sz w:val="24"/>
          <w:szCs w:val="24"/>
        </w:rPr>
        <w:t>(fl.1484)</w:t>
      </w:r>
    </w:p>
    <w:p w14:paraId="01B2AFF9" w14:textId="268983FB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Cockersand Abbey.</w:t>
      </w:r>
    </w:p>
    <w:p w14:paraId="3F158A45" w14:textId="77777777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6565B" w14:textId="271B3F84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09804" w14:textId="77777777" w:rsidR="00F22795" w:rsidRDefault="00F22795" w:rsidP="00F22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at the altar of the Blessed Virgin Mary in York</w:t>
      </w:r>
    </w:p>
    <w:p w14:paraId="691496D6" w14:textId="77777777" w:rsidR="00F22795" w:rsidRDefault="00F22795" w:rsidP="00F22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5B6080F8" w14:textId="4079A831" w:rsidR="00F22795" w:rsidRDefault="00F22795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490BB102" w14:textId="77777777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Dominicans in York by</w:t>
      </w:r>
    </w:p>
    <w:p w14:paraId="60926C4C" w14:textId="77777777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6C517FE4" w14:textId="1B9CFDA4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5835">
        <w:rPr>
          <w:rFonts w:ascii="Times New Roman" w:hAnsi="Times New Roman" w:cs="Times New Roman"/>
          <w:sz w:val="24"/>
          <w:szCs w:val="24"/>
        </w:rPr>
        <w:t>)</w:t>
      </w:r>
    </w:p>
    <w:p w14:paraId="587177C8" w14:textId="77777777" w:rsidR="00F22795" w:rsidRDefault="00F22795" w:rsidP="00F22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140D216E" w14:textId="77777777" w:rsidR="00F22795" w:rsidRDefault="00F22795" w:rsidP="00F22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56C83068" w14:textId="77777777" w:rsidR="00F22795" w:rsidRDefault="00F22795" w:rsidP="00F22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70BB31C6" w14:textId="77777777" w:rsidR="00F22795" w:rsidRDefault="00F22795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43755" w14:textId="77777777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B61C3" w14:textId="77777777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126449" w14:textId="79EA3488" w:rsidR="00806756" w:rsidRDefault="00806756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2021</w:t>
      </w:r>
    </w:p>
    <w:p w14:paraId="28EE3CC5" w14:textId="4A88453C" w:rsidR="00F22795" w:rsidRPr="00903890" w:rsidRDefault="00F22795" w:rsidP="00806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2021</w:t>
      </w:r>
    </w:p>
    <w:p w14:paraId="27CC1A38" w14:textId="409E1478" w:rsidR="00BA00AB" w:rsidRPr="002A472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A47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8E76" w14:textId="77777777" w:rsidR="002A472A" w:rsidRDefault="002A472A" w:rsidP="009139A6">
      <w:r>
        <w:separator/>
      </w:r>
    </w:p>
  </w:endnote>
  <w:endnote w:type="continuationSeparator" w:id="0">
    <w:p w14:paraId="22A4EC1F" w14:textId="77777777" w:rsidR="002A472A" w:rsidRDefault="002A47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6FF5E" w14:textId="77777777" w:rsidR="002A472A" w:rsidRDefault="002A4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958EA" w14:textId="77777777" w:rsidR="002A472A" w:rsidRPr="009139A6" w:rsidRDefault="002A472A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1A3B" w14:textId="77777777" w:rsidR="002A472A" w:rsidRDefault="002A4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690C9" w14:textId="77777777" w:rsidR="002A472A" w:rsidRDefault="002A472A" w:rsidP="009139A6">
      <w:r>
        <w:separator/>
      </w:r>
    </w:p>
  </w:footnote>
  <w:footnote w:type="continuationSeparator" w:id="0">
    <w:p w14:paraId="44894497" w14:textId="77777777" w:rsidR="002A472A" w:rsidRDefault="002A47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DC70" w14:textId="77777777" w:rsidR="002A472A" w:rsidRDefault="002A47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1DF2" w14:textId="77777777" w:rsidR="002A472A" w:rsidRDefault="002A47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297" w14:textId="77777777" w:rsidR="002A472A" w:rsidRDefault="002A47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72A"/>
    <w:rsid w:val="000666E0"/>
    <w:rsid w:val="002510B7"/>
    <w:rsid w:val="002A472A"/>
    <w:rsid w:val="005C130B"/>
    <w:rsid w:val="00806756"/>
    <w:rsid w:val="00826F5C"/>
    <w:rsid w:val="009139A6"/>
    <w:rsid w:val="009448BB"/>
    <w:rsid w:val="00A3176C"/>
    <w:rsid w:val="00BA00AB"/>
    <w:rsid w:val="00EB3209"/>
    <w:rsid w:val="00F2279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D9480"/>
  <w15:chartTrackingRefBased/>
  <w15:docId w15:val="{258884A2-CCE8-4F77-B6E8-7514ED21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2021-03-30T16:41:00Z</dcterms:created>
  <dcterms:modified xsi:type="dcterms:W3CDTF">2021-08-12T09:04:00Z</dcterms:modified>
</cp:coreProperties>
</file>